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962" w:rsidRPr="00527962" w:rsidRDefault="00527962" w:rsidP="00527962">
      <w:pPr>
        <w:pBdr>
          <w:bottom w:val="single" w:sz="6" w:space="1" w:color="auto"/>
        </w:pBdr>
        <w:spacing w:after="0" w:line="240" w:lineRule="auto"/>
        <w:ind w:left="360"/>
        <w:rPr>
          <w:sz w:val="32"/>
        </w:rPr>
      </w:pPr>
      <w:r>
        <w:rPr>
          <w:sz w:val="32"/>
        </w:rPr>
        <w:t>Content Control Form sample</w:t>
      </w:r>
    </w:p>
    <w:p w:rsidR="00527962" w:rsidRDefault="00527962" w:rsidP="00527962">
      <w:pPr>
        <w:spacing w:after="0" w:line="240" w:lineRule="auto"/>
        <w:ind w:left="360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510"/>
        <w:gridCol w:w="12"/>
        <w:gridCol w:w="880"/>
        <w:gridCol w:w="599"/>
        <w:gridCol w:w="1477"/>
        <w:gridCol w:w="436"/>
        <w:gridCol w:w="1084"/>
        <w:gridCol w:w="83"/>
        <w:gridCol w:w="1414"/>
        <w:gridCol w:w="40"/>
        <w:gridCol w:w="1455"/>
      </w:tblGrid>
      <w:tr w:rsidR="00527962" w:rsidTr="00527962">
        <w:trPr>
          <w:trHeight w:val="377"/>
        </w:trPr>
        <w:tc>
          <w:tcPr>
            <w:tcW w:w="1548" w:type="dxa"/>
            <w:gridSpan w:val="2"/>
            <w:vAlign w:val="bottom"/>
          </w:tcPr>
          <w:p w:rsidR="00527962" w:rsidRDefault="00527962" w:rsidP="00527962">
            <w:r>
              <w:t>Name:</w:t>
            </w:r>
          </w:p>
        </w:tc>
        <w:sdt>
          <w:sdtPr>
            <w:alias w:val="Name"/>
            <w:tag w:val="Name"/>
            <w:id w:val="-19361923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10" w:type="dxa"/>
                <w:gridSpan w:val="4"/>
                <w:vAlign w:val="bottom"/>
              </w:tcPr>
              <w:p w:rsidR="00527962" w:rsidRDefault="00527962" w:rsidP="00527962">
                <w:r w:rsidRPr="0093293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1170" w:type="dxa"/>
            <w:gridSpan w:val="2"/>
            <w:vAlign w:val="bottom"/>
          </w:tcPr>
          <w:p w:rsidR="00527962" w:rsidRDefault="00527962" w:rsidP="00527962">
            <w:r>
              <w:t>Age:</w:t>
            </w:r>
          </w:p>
        </w:tc>
        <w:sdt>
          <w:sdtPr>
            <w:alias w:val="Age"/>
            <w:tag w:val="Age"/>
            <w:id w:val="6466303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88" w:type="dxa"/>
                <w:gridSpan w:val="3"/>
                <w:vAlign w:val="bottom"/>
              </w:tcPr>
              <w:p w:rsidR="00527962" w:rsidRDefault="00527962" w:rsidP="00527962">
                <w:r w:rsidRPr="0093293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27962" w:rsidTr="00527962">
        <w:trPr>
          <w:trHeight w:val="377"/>
        </w:trPr>
        <w:tc>
          <w:tcPr>
            <w:tcW w:w="1548" w:type="dxa"/>
            <w:gridSpan w:val="2"/>
            <w:vAlign w:val="bottom"/>
          </w:tcPr>
          <w:p w:rsidR="00527962" w:rsidRDefault="00527962" w:rsidP="00527962">
            <w:r>
              <w:t>Date of Birth:</w:t>
            </w:r>
          </w:p>
        </w:tc>
        <w:sdt>
          <w:sdtPr>
            <w:alias w:val="D O B"/>
            <w:tag w:val="D O B"/>
            <w:id w:val="2074003809"/>
            <w:placeholder>
              <w:docPart w:val="DefaultPlaceholder_-1854013438"/>
            </w:placeholder>
            <w:showingPlcHdr/>
            <w:date>
              <w:dateFormat w:val="dddd, 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510" w:type="dxa"/>
                <w:gridSpan w:val="4"/>
                <w:vAlign w:val="bottom"/>
              </w:tcPr>
              <w:p w:rsidR="00527962" w:rsidRDefault="00527962" w:rsidP="00527962">
                <w:r w:rsidRPr="00932937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170" w:type="dxa"/>
            <w:gridSpan w:val="2"/>
            <w:vAlign w:val="bottom"/>
          </w:tcPr>
          <w:p w:rsidR="00527962" w:rsidRDefault="00527962" w:rsidP="00527962">
            <w:r>
              <w:t>Gender:</w:t>
            </w:r>
          </w:p>
        </w:tc>
        <w:tc>
          <w:tcPr>
            <w:tcW w:w="1494" w:type="dxa"/>
            <w:gridSpan w:val="2"/>
            <w:vAlign w:val="bottom"/>
          </w:tcPr>
          <w:p w:rsidR="00527962" w:rsidRDefault="00527962" w:rsidP="00527962">
            <w:r>
              <w:t xml:space="preserve">Male   </w:t>
            </w:r>
            <w:sdt>
              <w:sdtPr>
                <w:alias w:val="Gender-M"/>
                <w:tag w:val="Gender-M"/>
                <w:id w:val="1944649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240E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94" w:type="dxa"/>
            <w:vAlign w:val="bottom"/>
          </w:tcPr>
          <w:p w:rsidR="00527962" w:rsidRDefault="00527962" w:rsidP="00527962">
            <w:r>
              <w:t xml:space="preserve">Female   </w:t>
            </w:r>
            <w:sdt>
              <w:sdtPr>
                <w:alias w:val="Gender-F"/>
                <w:tag w:val="Gender-F"/>
                <w:id w:val="-989779003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240E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527962" w:rsidTr="00527962">
        <w:trPr>
          <w:trHeight w:val="377"/>
        </w:trPr>
        <w:tc>
          <w:tcPr>
            <w:tcW w:w="1548" w:type="dxa"/>
            <w:gridSpan w:val="2"/>
            <w:vAlign w:val="bottom"/>
          </w:tcPr>
          <w:p w:rsidR="00527962" w:rsidRDefault="00527962" w:rsidP="00527962">
            <w:r>
              <w:t>Phone no:</w:t>
            </w:r>
          </w:p>
        </w:tc>
        <w:sdt>
          <w:sdtPr>
            <w:id w:val="1473222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10" w:type="dxa"/>
                <w:gridSpan w:val="4"/>
                <w:vAlign w:val="bottom"/>
              </w:tcPr>
              <w:p w:rsidR="00527962" w:rsidRDefault="00527962" w:rsidP="00527962">
                <w:r w:rsidRPr="0093293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1170" w:type="dxa"/>
            <w:gridSpan w:val="2"/>
            <w:vAlign w:val="bottom"/>
          </w:tcPr>
          <w:p w:rsidR="00527962" w:rsidRDefault="00527962" w:rsidP="00527962">
            <w:r>
              <w:t>Location:</w:t>
            </w:r>
          </w:p>
        </w:tc>
        <w:sdt>
          <w:sdtPr>
            <w:alias w:val="Location"/>
            <w:tag w:val="Location"/>
            <w:id w:val="1649410355"/>
            <w:placeholder>
              <w:docPart w:val="DefaultPlaceholder_-1854013439"/>
            </w:placeholder>
            <w:showingPlcHdr/>
            <w:comboBox>
              <w:listItem w:value="Choose an item."/>
              <w:listItem w:displayText="HK" w:value="HK"/>
              <w:listItem w:displayText="KLN" w:value="KLN"/>
              <w:listItem w:displayText="NT" w:value="NT"/>
            </w:comboBox>
          </w:sdtPr>
          <w:sdtEndPr/>
          <w:sdtContent>
            <w:tc>
              <w:tcPr>
                <w:tcW w:w="2988" w:type="dxa"/>
                <w:gridSpan w:val="3"/>
                <w:vAlign w:val="bottom"/>
              </w:tcPr>
              <w:p w:rsidR="00527962" w:rsidRDefault="00527962" w:rsidP="00527962">
                <w:r w:rsidRPr="00932937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27962" w:rsidTr="00CC578F">
        <w:trPr>
          <w:trHeight w:val="377"/>
        </w:trPr>
        <w:tc>
          <w:tcPr>
            <w:tcW w:w="2448" w:type="dxa"/>
            <w:gridSpan w:val="3"/>
            <w:vAlign w:val="bottom"/>
          </w:tcPr>
          <w:p w:rsidR="00527962" w:rsidRDefault="00527962" w:rsidP="00527962">
            <w:r>
              <w:t>Favorite Primary Color:</w:t>
            </w:r>
          </w:p>
        </w:tc>
        <w:sdt>
          <w:sdtPr>
            <w:alias w:val="Color"/>
            <w:tag w:val="Color"/>
            <w:id w:val="-1952008599"/>
            <w:placeholder>
              <w:docPart w:val="DefaultPlaceholder_-1854013439"/>
            </w:placeholder>
            <w:showingPlcHdr/>
            <w:dropDownList>
              <w:listItem w:value="Choose an item."/>
              <w:listItem w:displayText="Green" w:value="Green"/>
              <w:listItem w:displayText="Red" w:value="Red"/>
              <w:listItem w:displayText="Blue" w:value="Blue"/>
            </w:dropDownList>
          </w:sdtPr>
          <w:sdtEndPr/>
          <w:sdtContent>
            <w:tc>
              <w:tcPr>
                <w:tcW w:w="6768" w:type="dxa"/>
                <w:gridSpan w:val="8"/>
                <w:vAlign w:val="bottom"/>
              </w:tcPr>
              <w:p w:rsidR="00527962" w:rsidRDefault="00240EE8" w:rsidP="00527962">
                <w:r w:rsidRPr="00932937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27962" w:rsidTr="00F05069">
        <w:trPr>
          <w:trHeight w:val="377"/>
        </w:trPr>
        <w:tc>
          <w:tcPr>
            <w:tcW w:w="9216" w:type="dxa"/>
            <w:gridSpan w:val="11"/>
            <w:vAlign w:val="bottom"/>
          </w:tcPr>
          <w:p w:rsidR="00527962" w:rsidRPr="00527962" w:rsidRDefault="00527962" w:rsidP="00527962">
            <w:pPr>
              <w:rPr>
                <w:b/>
              </w:rPr>
            </w:pPr>
            <w:r w:rsidRPr="00527962">
              <w:rPr>
                <w:b/>
              </w:rPr>
              <w:t>Best Pizza Toppings:</w:t>
            </w:r>
          </w:p>
        </w:tc>
      </w:tr>
      <w:tr w:rsidR="00527962" w:rsidTr="009A4025">
        <w:trPr>
          <w:trHeight w:val="377"/>
        </w:trPr>
        <w:tc>
          <w:tcPr>
            <w:tcW w:w="1536" w:type="dxa"/>
            <w:vAlign w:val="bottom"/>
          </w:tcPr>
          <w:p w:rsidR="00527962" w:rsidRDefault="00527962" w:rsidP="00527962">
            <w:pPr>
              <w:jc w:val="center"/>
            </w:pPr>
            <w:r>
              <w:t>Pepperoni</w:t>
            </w:r>
          </w:p>
        </w:tc>
        <w:tc>
          <w:tcPr>
            <w:tcW w:w="1536" w:type="dxa"/>
            <w:gridSpan w:val="3"/>
            <w:vAlign w:val="bottom"/>
          </w:tcPr>
          <w:p w:rsidR="00527962" w:rsidRDefault="00527962" w:rsidP="00527962">
            <w:pPr>
              <w:jc w:val="center"/>
            </w:pPr>
            <w:r>
              <w:t>Cheese</w:t>
            </w:r>
          </w:p>
        </w:tc>
        <w:tc>
          <w:tcPr>
            <w:tcW w:w="1536" w:type="dxa"/>
            <w:vAlign w:val="bottom"/>
          </w:tcPr>
          <w:p w:rsidR="00527962" w:rsidRDefault="00527962" w:rsidP="00527962">
            <w:pPr>
              <w:jc w:val="center"/>
            </w:pPr>
            <w:r>
              <w:t>Beef</w:t>
            </w:r>
          </w:p>
        </w:tc>
        <w:tc>
          <w:tcPr>
            <w:tcW w:w="1536" w:type="dxa"/>
            <w:gridSpan w:val="2"/>
            <w:vAlign w:val="bottom"/>
          </w:tcPr>
          <w:p w:rsidR="00527962" w:rsidRDefault="00527962" w:rsidP="00527962">
            <w:pPr>
              <w:jc w:val="center"/>
            </w:pPr>
            <w:r>
              <w:t>Mushrooms</w:t>
            </w:r>
          </w:p>
        </w:tc>
        <w:tc>
          <w:tcPr>
            <w:tcW w:w="1536" w:type="dxa"/>
            <w:gridSpan w:val="2"/>
            <w:vAlign w:val="bottom"/>
          </w:tcPr>
          <w:p w:rsidR="00527962" w:rsidRDefault="00527962" w:rsidP="00527962">
            <w:pPr>
              <w:jc w:val="center"/>
            </w:pPr>
            <w:r>
              <w:t>Sausage</w:t>
            </w:r>
          </w:p>
        </w:tc>
        <w:tc>
          <w:tcPr>
            <w:tcW w:w="1536" w:type="dxa"/>
            <w:gridSpan w:val="2"/>
            <w:vAlign w:val="bottom"/>
          </w:tcPr>
          <w:p w:rsidR="00527962" w:rsidRDefault="00527962" w:rsidP="00527962">
            <w:pPr>
              <w:jc w:val="center"/>
            </w:pPr>
            <w:r>
              <w:t>Chicken</w:t>
            </w:r>
          </w:p>
        </w:tc>
      </w:tr>
      <w:tr w:rsidR="00527962" w:rsidTr="009A4025">
        <w:trPr>
          <w:trHeight w:val="377"/>
        </w:trPr>
        <w:sdt>
          <w:sdtPr>
            <w:alias w:val="Pepperoni"/>
            <w:tag w:val="Pepporoni"/>
            <w:id w:val="1195107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vAlign w:val="bottom"/>
              </w:tcPr>
              <w:p w:rsidR="00527962" w:rsidRDefault="00240EE8" w:rsidP="00240EE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alias w:val="Cheese"/>
            <w:tag w:val="Cheese"/>
            <w:id w:val="1100909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gridSpan w:val="3"/>
                <w:vAlign w:val="bottom"/>
              </w:tcPr>
              <w:p w:rsidR="00527962" w:rsidRDefault="0068039E" w:rsidP="00240EE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alias w:val="Beef"/>
            <w:tag w:val="Beef"/>
            <w:id w:val="-1347788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vAlign w:val="bottom"/>
              </w:tcPr>
              <w:p w:rsidR="00527962" w:rsidRDefault="0068039E" w:rsidP="00240EE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alias w:val="Mushroom"/>
            <w:tag w:val="Mushroom"/>
            <w:id w:val="-454570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gridSpan w:val="2"/>
                <w:vAlign w:val="bottom"/>
              </w:tcPr>
              <w:p w:rsidR="00527962" w:rsidRDefault="0068039E" w:rsidP="00240EE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alias w:val="Sausage"/>
            <w:tag w:val="Sausage"/>
            <w:id w:val="1863473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gridSpan w:val="2"/>
                <w:vAlign w:val="bottom"/>
              </w:tcPr>
              <w:p w:rsidR="00527962" w:rsidRDefault="00240EE8" w:rsidP="00240EE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alias w:val="Chicken"/>
            <w:tag w:val="Chicken"/>
            <w:id w:val="-1758667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gridSpan w:val="2"/>
                <w:vAlign w:val="bottom"/>
              </w:tcPr>
              <w:p w:rsidR="00527962" w:rsidRDefault="00240EE8" w:rsidP="00240EE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527962" w:rsidRDefault="00527962" w:rsidP="00527962">
      <w:pPr>
        <w:spacing w:after="0" w:line="240" w:lineRule="auto"/>
        <w:ind w:left="360"/>
      </w:pPr>
    </w:p>
    <w:p w:rsidR="00527962" w:rsidRPr="00527962" w:rsidRDefault="00CE0B05" w:rsidP="00527962">
      <w:pPr>
        <w:pStyle w:val="ListParagraph"/>
        <w:numPr>
          <w:ilvl w:val="0"/>
          <w:numId w:val="2"/>
        </w:numPr>
        <w:spacing w:after="0" w:line="240" w:lineRule="auto"/>
        <w:contextualSpacing w:val="0"/>
      </w:pPr>
      <w:r w:rsidRPr="006235F8">
        <w:rPr>
          <w:sz w:val="24"/>
          <w:szCs w:val="24"/>
        </w:rPr>
        <w:t xml:space="preserve">What is your dream job and why?  </w:t>
      </w:r>
      <w:r w:rsidR="00FD20D2" w:rsidRPr="006235F8">
        <w:rPr>
          <w:sz w:val="24"/>
          <w:szCs w:val="24"/>
        </w:rPr>
        <w:t>Limit your answer to</w:t>
      </w:r>
      <w:r w:rsidR="00FD20D2">
        <w:rPr>
          <w:sz w:val="24"/>
          <w:szCs w:val="24"/>
        </w:rPr>
        <w:t xml:space="preserve"> 2</w:t>
      </w:r>
      <w:r w:rsidR="00FD20D2" w:rsidRPr="006235F8">
        <w:rPr>
          <w:sz w:val="24"/>
          <w:szCs w:val="24"/>
        </w:rPr>
        <w:t>00 words</w:t>
      </w:r>
    </w:p>
    <w:p w:rsidR="00527962" w:rsidRPr="00527962" w:rsidRDefault="00527962" w:rsidP="00527962">
      <w:pPr>
        <w:spacing w:after="0" w:line="240" w:lineRule="auto"/>
      </w:pPr>
    </w:p>
    <w:p w:rsidR="006235F8" w:rsidRPr="006235F8" w:rsidRDefault="003F0CFA" w:rsidP="00527962">
      <w:pPr>
        <w:spacing w:after="0" w:line="240" w:lineRule="auto"/>
        <w:ind w:left="360"/>
      </w:pPr>
      <w:sdt>
        <w:sdtPr>
          <w:id w:val="-706406529"/>
          <w:placeholder>
            <w:docPart w:val="09A56E85BE3B4FD08A33251C31C527E4"/>
          </w:placeholder>
          <w:showingPlcHdr/>
        </w:sdtPr>
        <w:sdtEndPr/>
        <w:sdtContent>
          <w:r w:rsidR="002842D7">
            <w:rPr>
              <w:rStyle w:val="PlaceholderText"/>
            </w:rPr>
            <w:t>Tell us about your dream job</w:t>
          </w:r>
          <w:r w:rsidR="002842D7" w:rsidRPr="00292E8B">
            <w:rPr>
              <w:rStyle w:val="PlaceholderText"/>
            </w:rPr>
            <w:t>.</w:t>
          </w:r>
        </w:sdtContent>
      </w:sdt>
    </w:p>
    <w:p w:rsidR="00527962" w:rsidRDefault="00527962" w:rsidP="00240EE8">
      <w:pPr>
        <w:spacing w:after="0" w:line="240" w:lineRule="auto"/>
      </w:pPr>
    </w:p>
    <w:p w:rsidR="00527962" w:rsidRDefault="00CE0B05" w:rsidP="00527962">
      <w:pPr>
        <w:spacing w:after="0" w:line="240" w:lineRule="auto"/>
        <w:ind w:left="360"/>
      </w:pPr>
      <w:r>
        <w:t>What type of vehicle do you drive?</w:t>
      </w:r>
    </w:p>
    <w:p w:rsidR="00CE0B05" w:rsidRDefault="00995B03" w:rsidP="00527962">
      <w:pPr>
        <w:spacing w:after="0" w:line="240" w:lineRule="auto"/>
        <w:ind w:left="360"/>
      </w:pPr>
      <w:r>
        <w:t xml:space="preserve"> </w:t>
      </w:r>
      <w:r w:rsidR="00FD20D2">
        <w:t xml:space="preserve"> </w:t>
      </w:r>
      <w:sdt>
        <w:sdtPr>
          <w:id w:val="-1116291216"/>
          <w:placeholder>
            <w:docPart w:val="4501674E63A14FD8BF19281B7AEA7D09"/>
          </w:placeholder>
          <w:showingPlcHdr/>
          <w:text/>
        </w:sdtPr>
        <w:sdtEndPr/>
        <w:sdtContent>
          <w:r w:rsidR="002842D7" w:rsidRPr="00292E8B">
            <w:rPr>
              <w:rStyle w:val="PlaceholderText"/>
            </w:rPr>
            <w:t xml:space="preserve">Click here to enter </w:t>
          </w:r>
          <w:r w:rsidR="002842D7">
            <w:rPr>
              <w:rStyle w:val="PlaceholderText"/>
            </w:rPr>
            <w:t>your response</w:t>
          </w:r>
          <w:r w:rsidR="002842D7" w:rsidRPr="00292E8B">
            <w:rPr>
              <w:rStyle w:val="PlaceholderText"/>
            </w:rPr>
            <w:t>.</w:t>
          </w:r>
        </w:sdtContent>
      </w:sdt>
    </w:p>
    <w:p w:rsidR="003F0CFA" w:rsidRDefault="003F0CFA" w:rsidP="00527962">
      <w:pPr>
        <w:spacing w:after="0" w:line="240" w:lineRule="auto"/>
        <w:ind w:left="360"/>
      </w:pPr>
    </w:p>
    <w:p w:rsidR="003F0CFA" w:rsidRDefault="003F0CFA" w:rsidP="00527962">
      <w:pPr>
        <w:spacing w:after="0" w:line="240" w:lineRule="auto"/>
        <w:ind w:left="360"/>
      </w:pPr>
    </w:p>
    <w:sectPr w:rsidR="003F0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454214"/>
    <w:multiLevelType w:val="hybridMultilevel"/>
    <w:tmpl w:val="3BC0A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83334F"/>
    <w:multiLevelType w:val="hybridMultilevel"/>
    <w:tmpl w:val="3BC0A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3E4E"/>
    <w:multiLevelType w:val="hybridMultilevel"/>
    <w:tmpl w:val="12828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62"/>
    <w:rsid w:val="000A4A2A"/>
    <w:rsid w:val="0013052D"/>
    <w:rsid w:val="00227B20"/>
    <w:rsid w:val="00240EE8"/>
    <w:rsid w:val="00246197"/>
    <w:rsid w:val="002842D7"/>
    <w:rsid w:val="003F0CFA"/>
    <w:rsid w:val="00527962"/>
    <w:rsid w:val="006235F8"/>
    <w:rsid w:val="006374E1"/>
    <w:rsid w:val="0068039E"/>
    <w:rsid w:val="007E052C"/>
    <w:rsid w:val="00964F5A"/>
    <w:rsid w:val="009762BC"/>
    <w:rsid w:val="00995B03"/>
    <w:rsid w:val="00AE7BA2"/>
    <w:rsid w:val="00B3044E"/>
    <w:rsid w:val="00B760F0"/>
    <w:rsid w:val="00C631C4"/>
    <w:rsid w:val="00CE0B05"/>
    <w:rsid w:val="00E67B6C"/>
    <w:rsid w:val="00EA739F"/>
    <w:rsid w:val="00EB324A"/>
    <w:rsid w:val="00F214BC"/>
    <w:rsid w:val="00FD20D2"/>
    <w:rsid w:val="00FD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D4DB6"/>
  <w15:docId w15:val="{D36C1D9D-5D8A-4D2E-BFA5-1AF88781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7B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B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B05"/>
    <w:pPr>
      <w:ind w:left="720"/>
      <w:contextualSpacing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52796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2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n2m\Downloads\Form-Template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9A56E85BE3B4FD08A33251C31C52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B2FC2-8477-41F9-84D4-F8FE2C4F28E0}"/>
      </w:docPartPr>
      <w:docPartBody>
        <w:p w:rsidR="00E065BE" w:rsidRDefault="001E4EBF">
          <w:pPr>
            <w:pStyle w:val="09A56E85BE3B4FD08A33251C31C527E4"/>
          </w:pPr>
          <w:r>
            <w:rPr>
              <w:rStyle w:val="PlaceholderText"/>
            </w:rPr>
            <w:t>Tell us about your dream job</w:t>
          </w:r>
          <w:r w:rsidRPr="00292E8B">
            <w:rPr>
              <w:rStyle w:val="PlaceholderText"/>
            </w:rPr>
            <w:t>.</w:t>
          </w:r>
        </w:p>
      </w:docPartBody>
    </w:docPart>
    <w:docPart>
      <w:docPartPr>
        <w:name w:val="4501674E63A14FD8BF19281B7AEA7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80A4F-F9EA-48D2-80CF-C93FFD8E6C42}"/>
      </w:docPartPr>
      <w:docPartBody>
        <w:p w:rsidR="00E065BE" w:rsidRDefault="001E4EBF">
          <w:pPr>
            <w:pStyle w:val="4501674E63A14FD8BF19281B7AEA7D09"/>
          </w:pPr>
          <w:r w:rsidRPr="00292E8B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your response</w:t>
          </w:r>
          <w:r w:rsidRPr="00292E8B">
            <w:rPr>
              <w:rStyle w:val="PlaceholderText"/>
            </w:rPr>
            <w:t>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68BEC-FE91-46AB-95A4-59713995885F}"/>
      </w:docPartPr>
      <w:docPartBody>
        <w:p w:rsidR="00E065BE" w:rsidRDefault="009B44E6">
          <w:r w:rsidRPr="0093293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02DD5-7458-478E-8CC6-D8609EFF3F80}"/>
      </w:docPartPr>
      <w:docPartBody>
        <w:p w:rsidR="00E065BE" w:rsidRDefault="009B44E6">
          <w:r w:rsidRPr="00932937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B7337-55E3-4700-A652-367B50A495C8}"/>
      </w:docPartPr>
      <w:docPartBody>
        <w:p w:rsidR="00E065BE" w:rsidRDefault="009B44E6">
          <w:r w:rsidRPr="0093293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E6"/>
    <w:rsid w:val="001E4EBF"/>
    <w:rsid w:val="009B44E6"/>
    <w:rsid w:val="00E0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44E6"/>
    <w:rPr>
      <w:color w:val="808080"/>
    </w:rPr>
  </w:style>
  <w:style w:type="paragraph" w:customStyle="1" w:styleId="61863FFDE82E400B8076F4AB0892EC70">
    <w:name w:val="61863FFDE82E400B8076F4AB0892EC70"/>
  </w:style>
  <w:style w:type="paragraph" w:customStyle="1" w:styleId="B924948B05F54B4787FF98696D0BC25A">
    <w:name w:val="B924948B05F54B4787FF98696D0BC25A"/>
  </w:style>
  <w:style w:type="paragraph" w:customStyle="1" w:styleId="A24ACF5EE61E4142B6BDE998FBF32D15">
    <w:name w:val="A24ACF5EE61E4142B6BDE998FBF32D15"/>
  </w:style>
  <w:style w:type="paragraph" w:customStyle="1" w:styleId="CB59E017E448416A88197A2AB7977CA9">
    <w:name w:val="CB59E017E448416A88197A2AB7977CA9"/>
  </w:style>
  <w:style w:type="paragraph" w:customStyle="1" w:styleId="B10C303582D145C09E7371DE9EFEEA0C">
    <w:name w:val="B10C303582D145C09E7371DE9EFEEA0C"/>
  </w:style>
  <w:style w:type="paragraph" w:customStyle="1" w:styleId="D711CBD4572B49CC8C12DBE3723831B6">
    <w:name w:val="D711CBD4572B49CC8C12DBE3723831B6"/>
  </w:style>
  <w:style w:type="paragraph" w:customStyle="1" w:styleId="09A56E85BE3B4FD08A33251C31C527E4">
    <w:name w:val="09A56E85BE3B4FD08A33251C31C527E4"/>
  </w:style>
  <w:style w:type="paragraph" w:customStyle="1" w:styleId="4501674E63A14FD8BF19281B7AEA7D09">
    <w:name w:val="4501674E63A14FD8BF19281B7AEA7D09"/>
  </w:style>
  <w:style w:type="paragraph" w:customStyle="1" w:styleId="81F41AF281F04043B298A0229B48D2FA">
    <w:name w:val="81F41AF281F04043B298A0229B48D2FA"/>
    <w:rsid w:val="009B44E6"/>
  </w:style>
  <w:style w:type="paragraph" w:customStyle="1" w:styleId="52C23C83F85B4F85A5E9000DB483D8B6">
    <w:name w:val="52C23C83F85B4F85A5E9000DB483D8B6"/>
    <w:rsid w:val="009B44E6"/>
  </w:style>
  <w:style w:type="paragraph" w:customStyle="1" w:styleId="57EA913B4E454359849F496D07B70B89">
    <w:name w:val="57EA913B4E454359849F496D07B70B89"/>
    <w:rsid w:val="009B44E6"/>
  </w:style>
  <w:style w:type="paragraph" w:customStyle="1" w:styleId="3515F533AB03439C857432AC37FA8FF9">
    <w:name w:val="3515F533AB03439C857432AC37FA8FF9"/>
    <w:rsid w:val="009B44E6"/>
  </w:style>
  <w:style w:type="paragraph" w:customStyle="1" w:styleId="1ABC5F9220DB497781982DC785E6538E">
    <w:name w:val="1ABC5F9220DB497781982DC785E6538E"/>
    <w:rsid w:val="009B44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Form-Template (2)</Template>
  <TotalTime>24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 Tang</dc:creator>
  <cp:lastModifiedBy>Yee Man</cp:lastModifiedBy>
  <cp:revision>4</cp:revision>
  <dcterms:created xsi:type="dcterms:W3CDTF">2016-05-03T14:51:00Z</dcterms:created>
  <dcterms:modified xsi:type="dcterms:W3CDTF">2016-05-04T13:42:00Z</dcterms:modified>
</cp:coreProperties>
</file>